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432A9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432A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4432A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4432A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4432A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4432A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4432A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4432A9">
        <w:rPr>
          <w:b w:val="0"/>
        </w:rPr>
        <w:t xml:space="preserve"> 82/2307-21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432A9" w:rsidP="00232C8F">
            <w:r>
              <w:t>Главный энергетик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432A9" w:rsidP="00232C8F">
            <w:r>
              <w:t>21044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4432A9" w:rsidRPr="004432A9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4432A9" w:rsidRPr="004432A9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4432A9" w:rsidRPr="004432A9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432A9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432A9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432A9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432A9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4432A9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4432A9" w:rsidP="00BA30DE">
            <w:pPr>
              <w:jc w:val="center"/>
            </w:pPr>
            <w:r>
              <w:t>133-053-722 17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4432A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432A9" w:rsidRDefault="004432A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432A9" w:rsidRPr="00D15B1E" w:rsidRDefault="004432A9" w:rsidP="00AD14A4">
            <w:pPr>
              <w:rPr>
                <w:rStyle w:val="a7"/>
              </w:rPr>
            </w:pPr>
          </w:p>
        </w:tc>
      </w:tr>
      <w:tr w:rsidR="004432A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432A9" w:rsidRDefault="004432A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432A9" w:rsidRPr="00D15B1E" w:rsidRDefault="004432A9" w:rsidP="00AD14A4">
            <w:pPr>
              <w:rPr>
                <w:rStyle w:val="a7"/>
              </w:rPr>
            </w:pPr>
          </w:p>
        </w:tc>
      </w:tr>
      <w:tr w:rsidR="004432A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432A9" w:rsidRDefault="004432A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432A9" w:rsidRPr="00D15B1E" w:rsidRDefault="004432A9" w:rsidP="00AD14A4">
            <w:pPr>
              <w:rPr>
                <w:rStyle w:val="a7"/>
              </w:rPr>
            </w:pPr>
          </w:p>
        </w:tc>
      </w:tr>
      <w:tr w:rsidR="004432A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432A9" w:rsidRDefault="004432A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432A9" w:rsidRPr="00D15B1E" w:rsidRDefault="004432A9" w:rsidP="00AD14A4">
            <w:pPr>
              <w:rPr>
                <w:rStyle w:val="a7"/>
              </w:rPr>
            </w:pPr>
          </w:p>
        </w:tc>
      </w:tr>
      <w:tr w:rsidR="004432A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432A9" w:rsidRDefault="004432A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432A9" w:rsidRPr="00D15B1E" w:rsidRDefault="004432A9" w:rsidP="00AD14A4">
            <w:pPr>
              <w:rPr>
                <w:rStyle w:val="a7"/>
              </w:rPr>
            </w:pPr>
          </w:p>
        </w:tc>
      </w:tr>
      <w:tr w:rsidR="004432A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432A9" w:rsidRDefault="004432A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432A9" w:rsidRPr="00D15B1E" w:rsidRDefault="004432A9" w:rsidP="00AD14A4">
            <w:pPr>
              <w:rPr>
                <w:rStyle w:val="a7"/>
              </w:rPr>
            </w:pPr>
          </w:p>
        </w:tc>
      </w:tr>
      <w:tr w:rsidR="004432A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432A9" w:rsidRDefault="004432A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432A9" w:rsidRPr="00D15B1E" w:rsidRDefault="004432A9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4432A9" w:rsidRPr="004432A9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4432A9" w:rsidRPr="004432A9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777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47775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4777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432A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432A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432A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432A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432A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432A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432A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47775D" w:rsidRPr="0047775D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47775D" w:rsidRPr="0047775D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432A9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432A9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432A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4432A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432A9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432A9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4432A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432A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47775D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47775D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4432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4432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4432A9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432A9" w:rsidRPr="004432A9" w:rsidRDefault="004432A9" w:rsidP="00EF07A3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432A9" w:rsidRPr="004432A9" w:rsidRDefault="004432A9" w:rsidP="00EF07A3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432A9" w:rsidRPr="004432A9" w:rsidRDefault="004432A9" w:rsidP="00EF07A3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432A9" w:rsidRPr="004432A9" w:rsidRDefault="004432A9" w:rsidP="00EF07A3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432A9" w:rsidRPr="004432A9" w:rsidRDefault="004432A9" w:rsidP="00EF07A3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432A9" w:rsidRPr="004432A9" w:rsidRDefault="004432A9" w:rsidP="00EF07A3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32A9" w:rsidRPr="004432A9" w:rsidRDefault="004432A9" w:rsidP="004E51DC">
            <w:pPr>
              <w:pStyle w:val="a8"/>
            </w:pPr>
          </w:p>
        </w:tc>
      </w:tr>
      <w:tr w:rsidR="004432A9" w:rsidRPr="004432A9" w:rsidTr="004432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432A9" w:rsidRPr="004432A9" w:rsidRDefault="004432A9" w:rsidP="00EF07A3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432A9" w:rsidRPr="004432A9" w:rsidRDefault="004432A9" w:rsidP="004E51DC">
            <w:pPr>
              <w:pStyle w:val="a8"/>
              <w:rPr>
                <w:vertAlign w:val="superscript"/>
              </w:rPr>
            </w:pPr>
            <w:r w:rsidRPr="004432A9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4432A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82/2307-21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47775D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47775D" w:rsidRPr="0047775D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104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82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82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AFC4413221524332A5540E65DA26B18B"/>
    <w:docVar w:name="rm_id" w:val="6694"/>
    <w:docVar w:name="rm_name" w:val="                                          "/>
    <w:docVar w:name="rm_number" w:val=" 82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32A9"/>
    <w:rsid w:val="00444410"/>
    <w:rsid w:val="0047775D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8791F"/>
    <w:rsid w:val="009B024D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44005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2022-02-16T09:48:00Z</dcterms:created>
  <dcterms:modified xsi:type="dcterms:W3CDTF">2022-02-18T08:24:00Z</dcterms:modified>
</cp:coreProperties>
</file>